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0F5271C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3CD95B5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9CDD26E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A154C" w14:textId="77777777" w:rsidR="00682D2C" w:rsidRPr="00E43FFE" w:rsidRDefault="00347F9A" w:rsidP="002D4CA7">
            <w:pPr>
              <w:rPr>
                <w:b/>
                <w:bCs/>
                <w:sz w:val="16"/>
                <w:szCs w:val="16"/>
              </w:rPr>
            </w:pPr>
            <w:r w:rsidRPr="00E43FFE">
              <w:rPr>
                <w:b/>
                <w:bCs/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3FB9F5" w14:textId="77777777" w:rsidR="00682D2C" w:rsidRPr="00E43FFE" w:rsidRDefault="00347F9A" w:rsidP="002D4CA7">
            <w:pPr>
              <w:rPr>
                <w:b/>
                <w:bCs/>
                <w:sz w:val="16"/>
                <w:szCs w:val="16"/>
              </w:rPr>
            </w:pPr>
            <w:r w:rsidRPr="00E43FFE">
              <w:rPr>
                <w:b/>
                <w:bCs/>
                <w:sz w:val="16"/>
                <w:szCs w:val="16"/>
              </w:rPr>
              <w:t>Baumaßnahme</w:t>
            </w:r>
          </w:p>
        </w:tc>
      </w:tr>
      <w:tr w:rsidR="00347F9A" w:rsidRPr="00F45CAD" w14:paraId="34DF7AE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0EAB6A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D2D919" w14:textId="6C37F36B" w:rsidR="00347F9A" w:rsidRPr="00F45CAD" w:rsidRDefault="00E43FFE" w:rsidP="002D4CA7">
            <w:r w:rsidRPr="00CD132B">
              <w:rPr>
                <w:rFonts w:cs="Arial"/>
                <w:szCs w:val="20"/>
              </w:rPr>
              <w:t>Modernisierung und Umstrukturierung des Handwerkskammer Bildungszentrums Münster</w:t>
            </w:r>
          </w:p>
        </w:tc>
      </w:tr>
      <w:tr w:rsidR="00347F9A" w:rsidRPr="00F45CAD" w14:paraId="5080F47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7A1208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12A641" w14:textId="77777777" w:rsidR="00347F9A" w:rsidRPr="00F45CAD" w:rsidRDefault="00347F9A" w:rsidP="002D4CA7"/>
        </w:tc>
      </w:tr>
      <w:tr w:rsidR="00682D2C" w:rsidRPr="00F45CAD" w14:paraId="2C756976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2E4B05" w14:textId="77777777" w:rsidR="00682D2C" w:rsidRPr="00E43FFE" w:rsidRDefault="00347F9A" w:rsidP="002D4CA7">
            <w:pPr>
              <w:rPr>
                <w:b/>
                <w:bCs/>
                <w:sz w:val="16"/>
                <w:szCs w:val="16"/>
              </w:rPr>
            </w:pPr>
            <w:r w:rsidRPr="00E43FFE">
              <w:rPr>
                <w:b/>
                <w:bCs/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00F2F4" w14:textId="77777777" w:rsidR="00682D2C" w:rsidRPr="00E43FFE" w:rsidRDefault="00347F9A" w:rsidP="002D4CA7">
            <w:pPr>
              <w:rPr>
                <w:b/>
                <w:bCs/>
                <w:sz w:val="16"/>
                <w:szCs w:val="16"/>
              </w:rPr>
            </w:pPr>
            <w:r w:rsidRPr="00E43FFE">
              <w:rPr>
                <w:b/>
                <w:bCs/>
                <w:sz w:val="16"/>
                <w:szCs w:val="16"/>
              </w:rPr>
              <w:t>Leistung</w:t>
            </w:r>
          </w:p>
        </w:tc>
      </w:tr>
      <w:tr w:rsidR="00347F9A" w:rsidRPr="00F45CAD" w14:paraId="5F50B2C7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5BA025" w14:textId="4BDF0C02" w:rsidR="00347F9A" w:rsidRPr="00F45CAD" w:rsidRDefault="00E43FFE" w:rsidP="002D4CA7">
            <w:r>
              <w:t xml:space="preserve">HWK </w:t>
            </w:r>
            <w:r w:rsidR="00897964">
              <w:t>23</w:t>
            </w:r>
            <w:r>
              <w:t>/202</w:t>
            </w:r>
            <w:r w:rsidR="009D426B">
              <w:t>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B81D5" w14:textId="33197238" w:rsidR="00347F9A" w:rsidRPr="00F45CAD" w:rsidRDefault="00C01E8F" w:rsidP="002D4CA7">
            <w:r w:rsidRPr="0003653A">
              <w:rPr>
                <w:rFonts w:cs="Arial"/>
                <w:szCs w:val="20"/>
              </w:rPr>
              <w:t>Sachverständige</w:t>
            </w:r>
            <w:r>
              <w:rPr>
                <w:rFonts w:cs="Arial"/>
                <w:szCs w:val="20"/>
              </w:rPr>
              <w:t>nleistungen</w:t>
            </w:r>
            <w:r w:rsidRPr="00D06532">
              <w:rPr>
                <w:rFonts w:cs="Arial"/>
                <w:szCs w:val="20"/>
              </w:rPr>
              <w:t xml:space="preserve"> </w:t>
            </w:r>
            <w:r w:rsidR="00D06532" w:rsidRPr="00D06532">
              <w:rPr>
                <w:rFonts w:cs="Arial"/>
                <w:szCs w:val="20"/>
              </w:rPr>
              <w:t>Explosionsschutz</w:t>
            </w:r>
          </w:p>
        </w:tc>
      </w:tr>
      <w:tr w:rsidR="00682D2C" w:rsidRPr="00F45CAD" w14:paraId="0678ACAF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E7536F" w14:textId="77777777" w:rsidR="00682D2C" w:rsidRPr="00F45CAD" w:rsidRDefault="00682D2C" w:rsidP="002D4CA7"/>
        </w:tc>
      </w:tr>
    </w:tbl>
    <w:p w14:paraId="5E856381" w14:textId="77777777" w:rsidR="00682D2C" w:rsidRPr="00F45CAD" w:rsidRDefault="00682D2C" w:rsidP="00682D2C"/>
    <w:p w14:paraId="268241DA" w14:textId="212609A0" w:rsidR="00347F9A" w:rsidRPr="00092A15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6E250C01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F64F16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4A6AF7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0683CD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44D22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sdt>
          <w:sdtPr>
            <w:id w:val="1747850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02" w:type="dxa"/>
                <w:gridSpan w:val="7"/>
                <w:tcBorders>
                  <w:bottom w:val="single" w:sz="4" w:space="0" w:color="808080"/>
                </w:tcBorders>
                <w:noWrap/>
                <w:vAlign w:val="bottom"/>
              </w:tcPr>
              <w:p w14:paraId="7E3F608F" w14:textId="7197B6A7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18D1" w:rsidRPr="00F45CAD" w14:paraId="522B774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9F2FDB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sdt>
          <w:sdtPr>
            <w:id w:val="14806561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451" w:type="dxa"/>
                <w:gridSpan w:val="5"/>
                <w:tcBorders>
                  <w:bottom w:val="single" w:sz="4" w:space="0" w:color="808080"/>
                </w:tcBorders>
                <w:noWrap/>
                <w:vAlign w:val="bottom"/>
              </w:tcPr>
              <w:p w14:paraId="19FC27C1" w14:textId="6E8616FC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451" w:type="dxa"/>
            <w:gridSpan w:val="2"/>
            <w:vAlign w:val="bottom"/>
          </w:tcPr>
          <w:p w14:paraId="798DDB8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0BF65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88C93B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C0E03C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9F7965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sdt>
          <w:sdtPr>
            <w:id w:val="-18238123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02" w:type="dxa"/>
                <w:gridSpan w:val="7"/>
                <w:tcBorders>
                  <w:bottom w:val="single" w:sz="4" w:space="0" w:color="808080"/>
                </w:tcBorders>
                <w:noWrap/>
                <w:vAlign w:val="bottom"/>
              </w:tcPr>
              <w:p w14:paraId="7A5077BA" w14:textId="0C67BCC6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18D1" w:rsidRPr="00F45CAD" w14:paraId="5BC1F7F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0B3774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sdt>
          <w:sdtPr>
            <w:id w:val="-1602294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451" w:type="dxa"/>
                <w:gridSpan w:val="5"/>
                <w:tcBorders>
                  <w:bottom w:val="single" w:sz="4" w:space="0" w:color="808080"/>
                </w:tcBorders>
                <w:noWrap/>
                <w:vAlign w:val="bottom"/>
              </w:tcPr>
              <w:p w14:paraId="3FF4C3FA" w14:textId="2B5CB4CF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451" w:type="dxa"/>
            <w:gridSpan w:val="2"/>
            <w:vAlign w:val="bottom"/>
          </w:tcPr>
          <w:p w14:paraId="2C0F231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F55D2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B523A3C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sdt>
          <w:sdtPr>
            <w:id w:val="122672378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02" w:type="dxa"/>
                <w:gridSpan w:val="7"/>
                <w:tcBorders>
                  <w:bottom w:val="single" w:sz="4" w:space="0" w:color="808080"/>
                </w:tcBorders>
                <w:noWrap/>
                <w:vAlign w:val="bottom"/>
              </w:tcPr>
              <w:p w14:paraId="5C90ED88" w14:textId="54D7BEAF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18D1" w:rsidRPr="00F45CAD" w14:paraId="5FA78C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03D72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sdt>
          <w:sdtPr>
            <w:id w:val="-21364717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451" w:type="dxa"/>
                <w:gridSpan w:val="5"/>
                <w:tcBorders>
                  <w:bottom w:val="single" w:sz="4" w:space="0" w:color="808080"/>
                </w:tcBorders>
                <w:noWrap/>
                <w:vAlign w:val="bottom"/>
              </w:tcPr>
              <w:p w14:paraId="3C626E54" w14:textId="5B46F9EB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72F60F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3D8E9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9B451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sdt>
          <w:sdtPr>
            <w:id w:val="-142903386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02" w:type="dxa"/>
                <w:gridSpan w:val="7"/>
                <w:tcBorders>
                  <w:bottom w:val="single" w:sz="4" w:space="0" w:color="808080"/>
                </w:tcBorders>
                <w:noWrap/>
                <w:vAlign w:val="bottom"/>
              </w:tcPr>
              <w:p w14:paraId="559BC4C7" w14:textId="0C1D8FF8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18D1" w:rsidRPr="00F45CAD" w14:paraId="51B94A3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37FB9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sdt>
          <w:sdtPr>
            <w:id w:val="11983530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451" w:type="dxa"/>
                <w:gridSpan w:val="5"/>
                <w:tcBorders>
                  <w:bottom w:val="single" w:sz="4" w:space="0" w:color="808080"/>
                </w:tcBorders>
                <w:noWrap/>
                <w:vAlign w:val="bottom"/>
              </w:tcPr>
              <w:p w14:paraId="160EEC04" w14:textId="3D0E84AD" w:rsidR="00E718D1" w:rsidRPr="00F45CAD" w:rsidRDefault="00E43FFE" w:rsidP="00FF013E">
                <w:pPr>
                  <w:jc w:val="left"/>
                </w:pPr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5810568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9D39EB8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C60D4E1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0F85003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7CD0A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7D5DB8BC" w14:textId="00D4D3C8" w:rsidR="001A3008" w:rsidRPr="00F45CAD" w:rsidRDefault="001A3008" w:rsidP="00FE40F3"/>
        </w:tc>
      </w:tr>
      <w:tr w:rsidR="001A3008" w:rsidRPr="00F45CAD" w14:paraId="392ABA5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669BB1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76FC15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5594A7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8AE750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4D8BC5B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9BED629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F8D1C60" w14:textId="77777777" w:rsidTr="00E718D1">
        <w:trPr>
          <w:trHeight w:val="851"/>
        </w:trPr>
        <w:sdt>
          <w:sdtPr>
            <w:id w:val="6702911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580" w:type="dxa"/>
                <w:gridSpan w:val="4"/>
                <w:noWrap/>
                <w:tcMar>
                  <w:left w:w="28" w:type="dxa"/>
                </w:tcMar>
                <w:vAlign w:val="center"/>
              </w:tcPr>
              <w:p w14:paraId="373B4E1C" w14:textId="15DF4B4D" w:rsidR="001A3008" w:rsidRPr="00F45CAD" w:rsidRDefault="00E43FFE" w:rsidP="002D4CA7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9910403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  <w:gridSpan w:val="2"/>
                <w:noWrap/>
                <w:vAlign w:val="center"/>
              </w:tcPr>
              <w:p w14:paraId="79304BFB" w14:textId="17488E13" w:rsidR="001A3008" w:rsidRPr="00F45CAD" w:rsidRDefault="00E43FFE" w:rsidP="002D4CA7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4965457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gridSpan w:val="3"/>
                <w:vAlign w:val="center"/>
              </w:tcPr>
              <w:p w14:paraId="4CDFC4C8" w14:textId="6C05DC9A" w:rsidR="001A3008" w:rsidRPr="00F45CAD" w:rsidRDefault="00E43FFE" w:rsidP="002D4CA7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3008" w:rsidRPr="00F45CAD" w14:paraId="49E4245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86620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56C31A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BA0F4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6E95D2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1A68D44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D8607B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CE04093" w14:textId="77777777" w:rsidTr="00E718D1">
        <w:trPr>
          <w:trHeight w:val="851"/>
        </w:trPr>
        <w:sdt>
          <w:sdtPr>
            <w:id w:val="6541202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580" w:type="dxa"/>
                <w:gridSpan w:val="4"/>
                <w:noWrap/>
                <w:tcMar>
                  <w:left w:w="28" w:type="dxa"/>
                </w:tcMar>
                <w:vAlign w:val="center"/>
              </w:tcPr>
              <w:p w14:paraId="50542ACD" w14:textId="0F6DADEE" w:rsidR="001A3008" w:rsidRPr="00F45CAD" w:rsidRDefault="00E43FFE" w:rsidP="002D4CA7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87165836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  <w:gridSpan w:val="2"/>
                <w:noWrap/>
                <w:vAlign w:val="center"/>
              </w:tcPr>
              <w:p w14:paraId="47FACF97" w14:textId="3F12E78B" w:rsidR="001A3008" w:rsidRPr="00F45CAD" w:rsidRDefault="00E43FFE" w:rsidP="002D4CA7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9681060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gridSpan w:val="3"/>
                <w:vAlign w:val="center"/>
              </w:tcPr>
              <w:p w14:paraId="7BFABAE1" w14:textId="209C00C9" w:rsidR="001A3008" w:rsidRPr="00F45CAD" w:rsidRDefault="00E43FFE" w:rsidP="002D4CA7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3008" w:rsidRPr="00F45CAD" w14:paraId="1029AE1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1A248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FF8938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E3F9FBE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9E01AB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56E688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7ADC34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8C1389" w14:textId="77777777" w:rsidTr="00E718D1">
        <w:trPr>
          <w:trHeight w:val="851"/>
        </w:trPr>
        <w:sdt>
          <w:sdtPr>
            <w:id w:val="36534030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580" w:type="dxa"/>
                <w:gridSpan w:val="4"/>
                <w:noWrap/>
                <w:tcMar>
                  <w:left w:w="28" w:type="dxa"/>
                </w:tcMar>
                <w:vAlign w:val="center"/>
              </w:tcPr>
              <w:p w14:paraId="2A08C21C" w14:textId="1C894D33" w:rsidR="001A3008" w:rsidRPr="00F45CAD" w:rsidRDefault="00E43FFE" w:rsidP="0009665D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133249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  <w:gridSpan w:val="2"/>
                <w:noWrap/>
                <w:vAlign w:val="center"/>
              </w:tcPr>
              <w:p w14:paraId="2D0B7B86" w14:textId="702EFEC2" w:rsidR="001A3008" w:rsidRPr="00F45CAD" w:rsidRDefault="00E43FFE" w:rsidP="0009665D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969796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gridSpan w:val="3"/>
                <w:vAlign w:val="center"/>
              </w:tcPr>
              <w:p w14:paraId="2C8E84DE" w14:textId="6412F2C8" w:rsidR="001A3008" w:rsidRPr="00F45CAD" w:rsidRDefault="00E43FFE" w:rsidP="0009665D">
                <w:r w:rsidRPr="00D8419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3008" w:rsidRPr="00F45CAD" w14:paraId="4F4E380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D65547" w14:textId="77777777" w:rsidR="001A3008" w:rsidRPr="00F45CAD" w:rsidRDefault="001A3008" w:rsidP="00A46E0E">
            <w:r>
              <w:t>Ort</w:t>
            </w:r>
          </w:p>
        </w:tc>
        <w:tc>
          <w:tcPr>
            <w:tcW w:w="284" w:type="dxa"/>
            <w:vAlign w:val="center"/>
          </w:tcPr>
          <w:p w14:paraId="7392247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88EA2E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30B8FF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D9FDF9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9514EF0" w14:textId="77777777" w:rsidR="001A3008" w:rsidRPr="00F45CAD" w:rsidRDefault="001A3008" w:rsidP="00FF013E">
            <w:pPr>
              <w:jc w:val="center"/>
            </w:pPr>
          </w:p>
        </w:tc>
      </w:tr>
    </w:tbl>
    <w:p w14:paraId="06C88BDD" w14:textId="77777777" w:rsidR="002748DF" w:rsidRPr="0081723D" w:rsidRDefault="002748DF" w:rsidP="00A46E0E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0B73" w14:textId="77777777" w:rsidR="0041179B" w:rsidRDefault="0041179B">
      <w:r>
        <w:separator/>
      </w:r>
    </w:p>
    <w:p w14:paraId="4B7F14B1" w14:textId="77777777" w:rsidR="0041179B" w:rsidRDefault="0041179B"/>
    <w:p w14:paraId="6549A2F0" w14:textId="77777777" w:rsidR="0041179B" w:rsidRDefault="0041179B"/>
  </w:endnote>
  <w:endnote w:type="continuationSeparator" w:id="0">
    <w:p w14:paraId="014A62E5" w14:textId="77777777" w:rsidR="0041179B" w:rsidRDefault="0041179B">
      <w:r>
        <w:continuationSeparator/>
      </w:r>
    </w:p>
    <w:p w14:paraId="1DC08D10" w14:textId="77777777" w:rsidR="0041179B" w:rsidRDefault="0041179B"/>
    <w:p w14:paraId="7EF0562F" w14:textId="77777777" w:rsidR="0041179B" w:rsidRDefault="004117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AB14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4640197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D47BA7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3C8BC3A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510170" wp14:editId="69B0EB2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6E9A681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0CA58DD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41D132A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5932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721AD" w14:textId="77777777" w:rsidR="0041179B" w:rsidRDefault="0041179B">
      <w:r>
        <w:separator/>
      </w:r>
    </w:p>
    <w:p w14:paraId="3613A8CA" w14:textId="77777777" w:rsidR="0041179B" w:rsidRDefault="0041179B"/>
    <w:p w14:paraId="2B3F170A" w14:textId="77777777" w:rsidR="0041179B" w:rsidRDefault="0041179B"/>
  </w:footnote>
  <w:footnote w:type="continuationSeparator" w:id="0">
    <w:p w14:paraId="3F7D153F" w14:textId="77777777" w:rsidR="0041179B" w:rsidRDefault="0041179B">
      <w:r>
        <w:continuationSeparator/>
      </w:r>
    </w:p>
    <w:p w14:paraId="3CA4DBEB" w14:textId="77777777" w:rsidR="0041179B" w:rsidRDefault="0041179B"/>
    <w:p w14:paraId="1B958B88" w14:textId="77777777" w:rsidR="0041179B" w:rsidRDefault="0041179B"/>
  </w:footnote>
  <w:footnote w:id="1">
    <w:p w14:paraId="4339D2E4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C5C569D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8CC3" w14:textId="77777777" w:rsidR="00E718D1" w:rsidRDefault="00E718D1"/>
  <w:p w14:paraId="2C93F6B3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ABCB" w14:textId="77777777" w:rsidR="00E718D1" w:rsidRDefault="00E718D1">
    <w:pPr>
      <w:pStyle w:val="Kopfzeile"/>
    </w:pPr>
    <w:r>
      <w:t>234</w:t>
    </w:r>
  </w:p>
  <w:p w14:paraId="09D85AB3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C3127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44308748">
    <w:abstractNumId w:val="1"/>
  </w:num>
  <w:num w:numId="2" w16cid:durableId="430197711">
    <w:abstractNumId w:val="5"/>
  </w:num>
  <w:num w:numId="3" w16cid:durableId="1847597459">
    <w:abstractNumId w:val="7"/>
  </w:num>
  <w:num w:numId="4" w16cid:durableId="1369181227">
    <w:abstractNumId w:val="16"/>
  </w:num>
  <w:num w:numId="5" w16cid:durableId="1101947271">
    <w:abstractNumId w:val="9"/>
  </w:num>
  <w:num w:numId="6" w16cid:durableId="2019966988">
    <w:abstractNumId w:val="3"/>
  </w:num>
  <w:num w:numId="7" w16cid:durableId="1431469597">
    <w:abstractNumId w:val="12"/>
  </w:num>
  <w:num w:numId="8" w16cid:durableId="61685570">
    <w:abstractNumId w:val="8"/>
  </w:num>
  <w:num w:numId="9" w16cid:durableId="281616250">
    <w:abstractNumId w:val="15"/>
  </w:num>
  <w:num w:numId="10" w16cid:durableId="1409887343">
    <w:abstractNumId w:val="4"/>
  </w:num>
  <w:num w:numId="11" w16cid:durableId="1692147416">
    <w:abstractNumId w:val="11"/>
  </w:num>
  <w:num w:numId="12" w16cid:durableId="27921562">
    <w:abstractNumId w:val="11"/>
  </w:num>
  <w:num w:numId="13" w16cid:durableId="134373041">
    <w:abstractNumId w:val="11"/>
  </w:num>
  <w:num w:numId="14" w16cid:durableId="168102536">
    <w:abstractNumId w:val="11"/>
  </w:num>
  <w:num w:numId="15" w16cid:durableId="1285846080">
    <w:abstractNumId w:val="11"/>
  </w:num>
  <w:num w:numId="16" w16cid:durableId="556859458">
    <w:abstractNumId w:val="2"/>
  </w:num>
  <w:num w:numId="17" w16cid:durableId="1885825261">
    <w:abstractNumId w:val="2"/>
  </w:num>
  <w:num w:numId="18" w16cid:durableId="332803649">
    <w:abstractNumId w:val="14"/>
  </w:num>
  <w:num w:numId="19" w16cid:durableId="528374671">
    <w:abstractNumId w:val="13"/>
  </w:num>
  <w:num w:numId="20" w16cid:durableId="1187408351">
    <w:abstractNumId w:val="10"/>
  </w:num>
  <w:num w:numId="21" w16cid:durableId="232011826">
    <w:abstractNumId w:val="6"/>
  </w:num>
  <w:num w:numId="22" w16cid:durableId="149580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VECG569o8CxeOesijyYRDznnU0lLmbcpW2u36ZB29Q0LTCIWOnwApJ7yr9ATqHSrd2I5WlZLZClPQEZ1O47iw==" w:salt="+OUcugFWuicQoU6KFajj/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2A15"/>
    <w:rsid w:val="0009665D"/>
    <w:rsid w:val="000A42AA"/>
    <w:rsid w:val="000B073B"/>
    <w:rsid w:val="000B1B2C"/>
    <w:rsid w:val="001028D9"/>
    <w:rsid w:val="00106076"/>
    <w:rsid w:val="001139FB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342EF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3541B"/>
    <w:rsid w:val="00343119"/>
    <w:rsid w:val="00347F9A"/>
    <w:rsid w:val="00352BE9"/>
    <w:rsid w:val="003552CC"/>
    <w:rsid w:val="00355C7F"/>
    <w:rsid w:val="003563AF"/>
    <w:rsid w:val="003A2123"/>
    <w:rsid w:val="003A362C"/>
    <w:rsid w:val="003A36E9"/>
    <w:rsid w:val="003D3E99"/>
    <w:rsid w:val="003E2CD4"/>
    <w:rsid w:val="00402A1B"/>
    <w:rsid w:val="00402AA9"/>
    <w:rsid w:val="0041179B"/>
    <w:rsid w:val="0042075D"/>
    <w:rsid w:val="00424038"/>
    <w:rsid w:val="00425909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C64E0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1E71"/>
    <w:rsid w:val="00667DCD"/>
    <w:rsid w:val="00682D2C"/>
    <w:rsid w:val="006A5AED"/>
    <w:rsid w:val="006A66F3"/>
    <w:rsid w:val="006B7CF1"/>
    <w:rsid w:val="006D70A3"/>
    <w:rsid w:val="00717DE4"/>
    <w:rsid w:val="00724CA7"/>
    <w:rsid w:val="00724FC1"/>
    <w:rsid w:val="007250DF"/>
    <w:rsid w:val="007349AC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C728C"/>
    <w:rsid w:val="007D379D"/>
    <w:rsid w:val="007E5172"/>
    <w:rsid w:val="007E61DB"/>
    <w:rsid w:val="0081723D"/>
    <w:rsid w:val="00897964"/>
    <w:rsid w:val="008B1F06"/>
    <w:rsid w:val="008B77DC"/>
    <w:rsid w:val="008C0FCE"/>
    <w:rsid w:val="008D764D"/>
    <w:rsid w:val="008F52AA"/>
    <w:rsid w:val="008F6547"/>
    <w:rsid w:val="00906E6B"/>
    <w:rsid w:val="00910F0B"/>
    <w:rsid w:val="00962412"/>
    <w:rsid w:val="0097166A"/>
    <w:rsid w:val="009769C9"/>
    <w:rsid w:val="009A3215"/>
    <w:rsid w:val="009A33B4"/>
    <w:rsid w:val="009C14BE"/>
    <w:rsid w:val="009D426B"/>
    <w:rsid w:val="00A00872"/>
    <w:rsid w:val="00A069F8"/>
    <w:rsid w:val="00A23DED"/>
    <w:rsid w:val="00A35166"/>
    <w:rsid w:val="00A46E0E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D6CF8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01E8F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A4FB2"/>
    <w:rsid w:val="00CC3222"/>
    <w:rsid w:val="00CD54C7"/>
    <w:rsid w:val="00CD5B35"/>
    <w:rsid w:val="00CF0058"/>
    <w:rsid w:val="00CF64C4"/>
    <w:rsid w:val="00D05C74"/>
    <w:rsid w:val="00D06532"/>
    <w:rsid w:val="00D50F0F"/>
    <w:rsid w:val="00D53E3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43FFE"/>
    <w:rsid w:val="00E578EB"/>
    <w:rsid w:val="00E6087B"/>
    <w:rsid w:val="00E718D1"/>
    <w:rsid w:val="00E85EBB"/>
    <w:rsid w:val="00EA10EB"/>
    <w:rsid w:val="00EA28F3"/>
    <w:rsid w:val="00EC7AED"/>
    <w:rsid w:val="00ED30CB"/>
    <w:rsid w:val="00F133C2"/>
    <w:rsid w:val="00F21669"/>
    <w:rsid w:val="00F32C49"/>
    <w:rsid w:val="00F62C46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08291"/>
  <w15:docId w15:val="{F0A98CA5-112C-4EAC-B96E-CE93CE3E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3563AF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E43FF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4C8FB7-9DB2-40F8-BE7D-90C039862431}"/>
      </w:docPartPr>
      <w:docPartBody>
        <w:p w:rsidR="00A05A7B" w:rsidRDefault="00A05A7B">
          <w:r w:rsidRPr="00D84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A7B"/>
    <w:rsid w:val="0007126E"/>
    <w:rsid w:val="000B073B"/>
    <w:rsid w:val="0042075D"/>
    <w:rsid w:val="00425909"/>
    <w:rsid w:val="005C64E0"/>
    <w:rsid w:val="006D69DB"/>
    <w:rsid w:val="00717DE4"/>
    <w:rsid w:val="007C728C"/>
    <w:rsid w:val="00A05A7B"/>
    <w:rsid w:val="00A65EE0"/>
    <w:rsid w:val="00CA4FB2"/>
    <w:rsid w:val="00CD5B35"/>
    <w:rsid w:val="00D53E3F"/>
    <w:rsid w:val="00E6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5A7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245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Ottenströer, Katrin</cp:lastModifiedBy>
  <cp:revision>2</cp:revision>
  <cp:lastPrinted>2010-02-09T14:26:00Z</cp:lastPrinted>
  <dcterms:created xsi:type="dcterms:W3CDTF">2026-09-11T06:28:00Z</dcterms:created>
  <dcterms:modified xsi:type="dcterms:W3CDTF">2026-09-11T06:28:00Z</dcterms:modified>
</cp:coreProperties>
</file>